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934" w:rsidRDefault="008A3934" w:rsidP="008A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BURGOYN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8A3934" w:rsidRDefault="008A3934" w:rsidP="008A3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3934" w:rsidRDefault="008A3934" w:rsidP="008A3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3934" w:rsidRDefault="008A3934" w:rsidP="008A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Caxton,</w:t>
      </w:r>
    </w:p>
    <w:p w:rsidR="008A3934" w:rsidRDefault="008A3934" w:rsidP="008A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Cambridgeshire, into land of the late John Mowbray, 2</w:t>
      </w:r>
      <w:r w:rsidRPr="00152EBF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</w:t>
      </w:r>
    </w:p>
    <w:p w:rsidR="008A3934" w:rsidRDefault="008A3934" w:rsidP="008A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Norfolk(q.v.).</w:t>
      </w:r>
    </w:p>
    <w:p w:rsidR="008A3934" w:rsidRDefault="008A3934" w:rsidP="008A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24-104)</w:t>
      </w:r>
    </w:p>
    <w:p w:rsidR="008A3934" w:rsidRDefault="008A3934" w:rsidP="008A3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3934" w:rsidRDefault="008A3934" w:rsidP="008A3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A3934" w:rsidRDefault="008A3934" w:rsidP="008A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  <w:bookmarkStart w:id="0" w:name="_GoBack"/>
      <w:bookmarkEnd w:id="0"/>
    </w:p>
    <w:sectPr w:rsidR="006B2F86" w:rsidRPr="008A39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934" w:rsidRDefault="008A3934" w:rsidP="00E71FC3">
      <w:pPr>
        <w:spacing w:after="0" w:line="240" w:lineRule="auto"/>
      </w:pPr>
      <w:r>
        <w:separator/>
      </w:r>
    </w:p>
  </w:endnote>
  <w:endnote w:type="continuationSeparator" w:id="0">
    <w:p w:rsidR="008A3934" w:rsidRDefault="008A39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934" w:rsidRDefault="008A3934" w:rsidP="00E71FC3">
      <w:pPr>
        <w:spacing w:after="0" w:line="240" w:lineRule="auto"/>
      </w:pPr>
      <w:r>
        <w:separator/>
      </w:r>
    </w:p>
  </w:footnote>
  <w:footnote w:type="continuationSeparator" w:id="0">
    <w:p w:rsidR="008A3934" w:rsidRDefault="008A39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34"/>
    <w:rsid w:val="008A393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1FB22"/>
  <w15:chartTrackingRefBased/>
  <w15:docId w15:val="{E0BD158C-FCD9-4C45-93AB-F96BA33CC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2016-05-20T21:07:00Z</dcterms:created>
  <dcterms:modified xsi:type="dcterms:W3CDTF">2016-05-20T21:08:00Z</dcterms:modified>
</cp:coreProperties>
</file>